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53C76AA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206352">
        <w:rPr>
          <w:b/>
          <w:noProof/>
          <w:sz w:val="24"/>
        </w:rPr>
        <w:t>5</w:t>
      </w:r>
      <w:r w:rsidR="00851325">
        <w:rPr>
          <w:b/>
          <w:noProof/>
          <w:sz w:val="24"/>
        </w:rPr>
        <w:t>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A3429" w:rsidRPr="002A3429">
        <w:rPr>
          <w:b/>
          <w:noProof/>
          <w:sz w:val="24"/>
        </w:rPr>
        <w:t>S5-240208</w:t>
      </w:r>
    </w:p>
    <w:p w14:paraId="373970D8" w14:textId="09AB5E64" w:rsidR="001A3D23" w:rsidRDefault="00851325" w:rsidP="001A3D23">
      <w:pPr>
        <w:pStyle w:val="CRCoverPage"/>
        <w:outlineLvl w:val="0"/>
        <w:rPr>
          <w:b/>
          <w:noProof/>
          <w:sz w:val="24"/>
        </w:rPr>
      </w:pPr>
      <w:r w:rsidRPr="000B7283">
        <w:rPr>
          <w:rFonts w:cs="Arial"/>
          <w:b/>
          <w:noProof/>
          <w:sz w:val="24"/>
        </w:rPr>
        <w:t>Sevilla,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3E3B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3E3B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3E3B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3E3B6C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16B9CB9F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E95C4C">
              <w:rPr>
                <w:b/>
                <w:noProof/>
                <w:sz w:val="28"/>
              </w:rPr>
              <w:t>62</w:t>
            </w:r>
            <w:r w:rsidR="003970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129AD14" w:rsidR="001A3D23" w:rsidRPr="00410371" w:rsidRDefault="003E3B6C" w:rsidP="003E3B6C">
            <w:pPr>
              <w:pStyle w:val="CRCoverPage"/>
              <w:spacing w:after="0"/>
              <w:jc w:val="center"/>
              <w:rPr>
                <w:noProof/>
              </w:rPr>
            </w:pPr>
            <w:r w:rsidRPr="003E3B6C">
              <w:rPr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C0BFA6A" w:rsidR="001A3D23" w:rsidRPr="00410371" w:rsidRDefault="00CB4C5A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052F93F8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E85CE4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E95C4C">
                <w:rPr>
                  <w:b/>
                  <w:noProof/>
                  <w:sz w:val="28"/>
                </w:rPr>
                <w:t>5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39706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3E3B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3E3B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3E3B6C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2D35AAC" w:rsidR="001A3D23" w:rsidRDefault="00362610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1EC3806E" w:rsidR="001A3D23" w:rsidRDefault="00FF6F08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57E08852" w:rsidR="001A3D23" w:rsidRDefault="00E95C4C" w:rsidP="00E95C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E95C4C">
              <w:rPr>
                <w:rFonts w:cs="Arial"/>
              </w:rPr>
              <w:t>Enhance TraceJob for UE level measurements collection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56271C6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CCFEFDD" w:rsidR="001A3D23" w:rsidRDefault="008420E1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E85CE4">
              <w:rPr>
                <w:rFonts w:hint="eastAsia"/>
                <w:noProof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58A64934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362610">
                <w:rPr>
                  <w:noProof/>
                </w:rPr>
                <w:t>4</w:t>
              </w:r>
              <w:r w:rsidR="001A3D23">
                <w:rPr>
                  <w:noProof/>
                </w:rPr>
                <w:t>-</w:t>
              </w:r>
              <w:r w:rsidR="00362610">
                <w:rPr>
                  <w:noProof/>
                </w:rPr>
                <w:t>01</w:t>
              </w:r>
              <w:r w:rsidR="001A3D23">
                <w:rPr>
                  <w:noProof/>
                </w:rPr>
                <w:t>-</w:t>
              </w:r>
            </w:fldSimple>
            <w:r w:rsidR="00362610">
              <w:rPr>
                <w:noProof/>
              </w:rPr>
              <w:t>10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463027C" w:rsidR="001A3D23" w:rsidRPr="00FE7FD5" w:rsidRDefault="00E85CE4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E7FD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592840D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E85CE4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01FFC1E7" w:rsidR="00505A8B" w:rsidRPr="00C01E8E" w:rsidRDefault="0053101A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UE level measurements are defined in new TS 28.558, the collection mechanism needs to be defined.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066B338E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24645B79" w:rsidR="001A3D23" w:rsidRDefault="0053101A" w:rsidP="00A03759">
            <w:pPr>
              <w:pStyle w:val="CRCoverPage"/>
              <w:spacing w:after="0"/>
              <w:ind w:left="283" w:hanging="283"/>
              <w:rPr>
                <w:noProof/>
              </w:rPr>
            </w:pPr>
            <w:r w:rsidRPr="00E95C4C">
              <w:rPr>
                <w:rFonts w:cs="Arial"/>
              </w:rPr>
              <w:t xml:space="preserve">Enhance </w:t>
            </w:r>
            <w:proofErr w:type="spellStart"/>
            <w:r w:rsidRPr="00E95C4C">
              <w:rPr>
                <w:rFonts w:cs="Arial"/>
              </w:rPr>
              <w:t>TraceJob</w:t>
            </w:r>
            <w:proofErr w:type="spellEnd"/>
            <w:r w:rsidRPr="00E95C4C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IOC </w:t>
            </w:r>
            <w:r w:rsidRPr="00E95C4C">
              <w:rPr>
                <w:rFonts w:cs="Arial"/>
              </w:rPr>
              <w:t>for UE level measurements collection</w:t>
            </w:r>
            <w:r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08F361EF" w:rsidR="001A3D23" w:rsidRDefault="0053101A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level measurements defined in </w:t>
            </w:r>
            <w:r>
              <w:rPr>
                <w:rFonts w:cs="Arial"/>
              </w:rPr>
              <w:t>TS 28.558 cannot be collected.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EC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43767E6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6718A8D3" w:rsidR="00A93EEC" w:rsidRDefault="0041057B" w:rsidP="00A93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are on the codes on ETSI Forge.</w:t>
            </w:r>
          </w:p>
        </w:tc>
      </w:tr>
      <w:tr w:rsidR="00A93EEC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A93EEC" w:rsidRDefault="00A93EEC" w:rsidP="00A93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EC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A93EEC" w:rsidRDefault="00A93EEC" w:rsidP="00A93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A93EEC" w:rsidRDefault="00A93EEC" w:rsidP="00A93E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EEC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A93EEC" w:rsidRDefault="00A93EEC" w:rsidP="00A93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A93EEC" w:rsidRDefault="00A93EEC" w:rsidP="00A93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EEC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A93EEC" w:rsidRDefault="00A93EEC" w:rsidP="00A93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A93EEC" w:rsidRDefault="00A93EEC" w:rsidP="00A93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EEC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47A83629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1B329159" w:rsidR="00A93EEC" w:rsidRDefault="0005204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A93EEC" w:rsidRDefault="00A93EEC" w:rsidP="00A93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DFEBD9F" w:rsidR="00A93EEC" w:rsidRDefault="00A93EEC" w:rsidP="00A93E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EEC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A93EEC" w:rsidRDefault="00A93EEC" w:rsidP="00A93EEC">
            <w:pPr>
              <w:pStyle w:val="CRCoverPage"/>
              <w:spacing w:after="0"/>
              <w:rPr>
                <w:noProof/>
              </w:rPr>
            </w:pPr>
          </w:p>
        </w:tc>
      </w:tr>
      <w:tr w:rsidR="00A93EEC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81FD6" w14:textId="36A6D6D0" w:rsidR="00B63C08" w:rsidRDefault="00B63C08" w:rsidP="00B63C08">
            <w:pPr>
              <w:pStyle w:val="CRCoverPage"/>
              <w:spacing w:after="0"/>
            </w:pPr>
            <w:r>
              <w:rPr>
                <w:noProof/>
              </w:rPr>
              <w:t>The Forge link for YAML code is:</w:t>
            </w:r>
            <w:r>
              <w:t xml:space="preserve"> </w:t>
            </w:r>
            <w:hyperlink r:id="rId15" w:history="1">
              <w:r w:rsidR="00224889" w:rsidRPr="001D0FBB">
                <w:rPr>
                  <w:rStyle w:val="Hyperlink"/>
                </w:rPr>
                <w:t>https://forge.3gpp.org/rep/sa5/MnS/-/tree/28.623_Rel18_Extend_TraceJob_for_UE_level_measurements_collection</w:t>
              </w:r>
            </w:hyperlink>
            <w:r w:rsidR="00224889">
              <w:t xml:space="preserve"> </w:t>
            </w:r>
          </w:p>
          <w:p w14:paraId="79959095" w14:textId="45CB2AD0" w:rsidR="00A93EEC" w:rsidRDefault="00B63C08" w:rsidP="00B63C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Forge link for YANG code is:</w:t>
            </w:r>
            <w:r w:rsidR="00717E63">
              <w:rPr>
                <w:noProof/>
              </w:rPr>
              <w:t xml:space="preserve"> </w:t>
            </w:r>
            <w:hyperlink r:id="rId16" w:history="1">
              <w:r w:rsidR="002645CE" w:rsidRPr="001D0FBB">
                <w:rPr>
                  <w:rStyle w:val="Hyperlink"/>
                  <w:noProof/>
                </w:rPr>
                <w:t>https://forge.3gpp.org/rep/sa5/MnS/-/commits/28.623_Rel18_Extend_TraceJob_for_UE_level_measurements_collection_Yang</w:t>
              </w:r>
            </w:hyperlink>
            <w:r w:rsidR="002645CE">
              <w:rPr>
                <w:noProof/>
              </w:rPr>
              <w:t xml:space="preserve"> </w:t>
            </w:r>
          </w:p>
        </w:tc>
      </w:tr>
      <w:tr w:rsidR="00A93EEC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A93EEC" w:rsidRPr="008863B9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A93EEC" w:rsidRPr="008863B9" w:rsidRDefault="00A93EEC" w:rsidP="00A93E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3EEC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A93EEC" w:rsidRDefault="00A93EEC" w:rsidP="00A93E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BC67C6" w14:textId="77777777" w:rsidR="00584AF3" w:rsidRDefault="00584AF3">
      <w:pPr>
        <w:rPr>
          <w:noProof/>
        </w:rPr>
      </w:pPr>
    </w:p>
    <w:p w14:paraId="5680E1AC" w14:textId="77777777" w:rsidR="00584AF3" w:rsidRDefault="00584AF3">
      <w:pPr>
        <w:rPr>
          <w:noProof/>
        </w:rPr>
        <w:sectPr w:rsidR="00584AF3" w:rsidSect="006B50E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p w14:paraId="1269E7F7" w14:textId="764786EE" w:rsidR="001F58A2" w:rsidRPr="006534CE" w:rsidRDefault="001F58A2" w:rsidP="00F244CF">
      <w:pPr>
        <w:keepNext/>
        <w:rPr>
          <w:lang w:eastAsia="zh-CN"/>
        </w:rPr>
      </w:pPr>
    </w:p>
    <w:sectPr w:rsidR="001F58A2" w:rsidRPr="006534CE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641B2" w14:textId="77777777" w:rsidR="008C1746" w:rsidRDefault="008C1746">
      <w:r>
        <w:separator/>
      </w:r>
    </w:p>
  </w:endnote>
  <w:endnote w:type="continuationSeparator" w:id="0">
    <w:p w14:paraId="58A1CEFE" w14:textId="77777777" w:rsidR="008C1746" w:rsidRDefault="008C1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6BE02" w14:textId="77777777" w:rsidR="008C1746" w:rsidRDefault="008C1746">
      <w:r>
        <w:separator/>
      </w:r>
    </w:p>
  </w:footnote>
  <w:footnote w:type="continuationSeparator" w:id="0">
    <w:p w14:paraId="632B1C7E" w14:textId="77777777" w:rsidR="008C1746" w:rsidRDefault="008C1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1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29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9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8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8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20740762">
    <w:abstractNumId w:val="23"/>
  </w:num>
  <w:num w:numId="2" w16cid:durableId="905646993">
    <w:abstractNumId w:val="54"/>
  </w:num>
  <w:num w:numId="3" w16cid:durableId="2139569142">
    <w:abstractNumId w:val="72"/>
  </w:num>
  <w:num w:numId="4" w16cid:durableId="496460397">
    <w:abstractNumId w:val="89"/>
  </w:num>
  <w:num w:numId="5" w16cid:durableId="139542994">
    <w:abstractNumId w:val="80"/>
  </w:num>
  <w:num w:numId="6" w16cid:durableId="1654867927">
    <w:abstractNumId w:val="52"/>
  </w:num>
  <w:num w:numId="7" w16cid:durableId="228620064">
    <w:abstractNumId w:val="88"/>
  </w:num>
  <w:num w:numId="8" w16cid:durableId="344750646">
    <w:abstractNumId w:val="25"/>
  </w:num>
  <w:num w:numId="9" w16cid:durableId="637078527">
    <w:abstractNumId w:val="42"/>
  </w:num>
  <w:num w:numId="10" w16cid:durableId="410782095">
    <w:abstractNumId w:val="59"/>
  </w:num>
  <w:num w:numId="11" w16cid:durableId="1017541098">
    <w:abstractNumId w:val="65"/>
  </w:num>
  <w:num w:numId="12" w16cid:durableId="612857180">
    <w:abstractNumId w:val="2"/>
  </w:num>
  <w:num w:numId="13" w16cid:durableId="159736331">
    <w:abstractNumId w:val="1"/>
  </w:num>
  <w:num w:numId="14" w16cid:durableId="543367839">
    <w:abstractNumId w:val="0"/>
  </w:num>
  <w:num w:numId="15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700429053">
    <w:abstractNumId w:val="11"/>
  </w:num>
  <w:num w:numId="18" w16cid:durableId="1136264723">
    <w:abstractNumId w:val="75"/>
  </w:num>
  <w:num w:numId="19" w16cid:durableId="790562636">
    <w:abstractNumId w:val="9"/>
  </w:num>
  <w:num w:numId="20" w16cid:durableId="528107116">
    <w:abstractNumId w:val="8"/>
  </w:num>
  <w:num w:numId="21" w16cid:durableId="1499031132">
    <w:abstractNumId w:val="7"/>
  </w:num>
  <w:num w:numId="22" w16cid:durableId="722103378">
    <w:abstractNumId w:val="6"/>
  </w:num>
  <w:num w:numId="23" w16cid:durableId="1240478098">
    <w:abstractNumId w:val="5"/>
  </w:num>
  <w:num w:numId="24" w16cid:durableId="1777678399">
    <w:abstractNumId w:val="4"/>
  </w:num>
  <w:num w:numId="25" w16cid:durableId="353072615">
    <w:abstractNumId w:val="3"/>
  </w:num>
  <w:num w:numId="26" w16cid:durableId="1685132902">
    <w:abstractNumId w:val="92"/>
  </w:num>
  <w:num w:numId="27" w16cid:durableId="115295219">
    <w:abstractNumId w:val="26"/>
  </w:num>
  <w:num w:numId="28" w16cid:durableId="16201080">
    <w:abstractNumId w:val="49"/>
  </w:num>
  <w:num w:numId="29" w16cid:durableId="196239664">
    <w:abstractNumId w:val="45"/>
  </w:num>
  <w:num w:numId="30" w16cid:durableId="933978106">
    <w:abstractNumId w:val="15"/>
  </w:num>
  <w:num w:numId="31" w16cid:durableId="842669819">
    <w:abstractNumId w:val="19"/>
  </w:num>
  <w:num w:numId="32" w16cid:durableId="777336888">
    <w:abstractNumId w:val="91"/>
  </w:num>
  <w:num w:numId="33" w16cid:durableId="48194260">
    <w:abstractNumId w:val="62"/>
  </w:num>
  <w:num w:numId="34" w16cid:durableId="1007828094">
    <w:abstractNumId w:val="82"/>
  </w:num>
  <w:num w:numId="35" w16cid:durableId="1697659303">
    <w:abstractNumId w:val="31"/>
  </w:num>
  <w:num w:numId="36" w16cid:durableId="1786499">
    <w:abstractNumId w:val="60"/>
  </w:num>
  <w:num w:numId="37" w16cid:durableId="1446539773">
    <w:abstractNumId w:val="46"/>
  </w:num>
  <w:num w:numId="38" w16cid:durableId="1254784042">
    <w:abstractNumId w:val="84"/>
  </w:num>
  <w:num w:numId="39" w16cid:durableId="484981197">
    <w:abstractNumId w:val="22"/>
  </w:num>
  <w:num w:numId="40" w16cid:durableId="895162433">
    <w:abstractNumId w:val="30"/>
  </w:num>
  <w:num w:numId="41" w16cid:durableId="510148013">
    <w:abstractNumId w:val="51"/>
  </w:num>
  <w:num w:numId="42" w16cid:durableId="1263534680">
    <w:abstractNumId w:val="87"/>
  </w:num>
  <w:num w:numId="43" w16cid:durableId="156653947">
    <w:abstractNumId w:val="27"/>
  </w:num>
  <w:num w:numId="44" w16cid:durableId="2081514083">
    <w:abstractNumId w:val="35"/>
  </w:num>
  <w:num w:numId="45" w16cid:durableId="1074625094">
    <w:abstractNumId w:val="37"/>
  </w:num>
  <w:num w:numId="46" w16cid:durableId="779491454">
    <w:abstractNumId w:val="18"/>
  </w:num>
  <w:num w:numId="47" w16cid:durableId="1375931010">
    <w:abstractNumId w:val="57"/>
  </w:num>
  <w:num w:numId="48" w16cid:durableId="1320495255">
    <w:abstractNumId w:val="70"/>
  </w:num>
  <w:num w:numId="49" w16cid:durableId="1462723591">
    <w:abstractNumId w:val="16"/>
  </w:num>
  <w:num w:numId="50" w16cid:durableId="975447675">
    <w:abstractNumId w:val="38"/>
  </w:num>
  <w:num w:numId="51" w16cid:durableId="87193820">
    <w:abstractNumId w:val="77"/>
  </w:num>
  <w:num w:numId="52" w16cid:durableId="1812013340">
    <w:abstractNumId w:val="69"/>
  </w:num>
  <w:num w:numId="53" w16cid:durableId="1414089136">
    <w:abstractNumId w:val="73"/>
  </w:num>
  <w:num w:numId="54" w16cid:durableId="536621689">
    <w:abstractNumId w:val="24"/>
  </w:num>
  <w:num w:numId="55" w16cid:durableId="208735388">
    <w:abstractNumId w:val="50"/>
  </w:num>
  <w:num w:numId="56" w16cid:durableId="1579292236">
    <w:abstractNumId w:val="36"/>
  </w:num>
  <w:num w:numId="57" w16cid:durableId="436174524">
    <w:abstractNumId w:val="67"/>
  </w:num>
  <w:num w:numId="58" w16cid:durableId="1064448125">
    <w:abstractNumId w:val="34"/>
  </w:num>
  <w:num w:numId="59" w16cid:durableId="11974300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04687525">
    <w:abstractNumId w:val="71"/>
  </w:num>
  <w:num w:numId="61" w16cid:durableId="308940191">
    <w:abstractNumId w:val="14"/>
  </w:num>
  <w:num w:numId="62" w16cid:durableId="1216816452">
    <w:abstractNumId w:val="81"/>
  </w:num>
  <w:num w:numId="63" w16cid:durableId="1270043841">
    <w:abstractNumId w:val="86"/>
  </w:num>
  <w:num w:numId="64" w16cid:durableId="618296086">
    <w:abstractNumId w:val="40"/>
  </w:num>
  <w:num w:numId="65" w16cid:durableId="1802110877">
    <w:abstractNumId w:val="17"/>
  </w:num>
  <w:num w:numId="66" w16cid:durableId="1119108414">
    <w:abstractNumId w:val="43"/>
  </w:num>
  <w:num w:numId="67" w16cid:durableId="585724931">
    <w:abstractNumId w:val="83"/>
  </w:num>
  <w:num w:numId="68" w16cid:durableId="561403535">
    <w:abstractNumId w:val="90"/>
  </w:num>
  <w:num w:numId="69" w16cid:durableId="258294120">
    <w:abstractNumId w:val="32"/>
  </w:num>
  <w:num w:numId="70" w16cid:durableId="2048679537">
    <w:abstractNumId w:val="68"/>
  </w:num>
  <w:num w:numId="71" w16cid:durableId="363482046">
    <w:abstractNumId w:val="76"/>
  </w:num>
  <w:num w:numId="72" w16cid:durableId="507060752">
    <w:abstractNumId w:val="78"/>
  </w:num>
  <w:num w:numId="73" w16cid:durableId="1662542559">
    <w:abstractNumId w:val="7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67402339">
    <w:abstractNumId w:val="48"/>
  </w:num>
  <w:num w:numId="75" w16cid:durableId="2862012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6" w16cid:durableId="1303344299">
    <w:abstractNumId w:val="20"/>
  </w:num>
  <w:num w:numId="77" w16cid:durableId="1375928825">
    <w:abstractNumId w:val="79"/>
  </w:num>
  <w:num w:numId="78" w16cid:durableId="437722946">
    <w:abstractNumId w:val="13"/>
  </w:num>
  <w:num w:numId="79" w16cid:durableId="904873024">
    <w:abstractNumId w:val="66"/>
  </w:num>
  <w:num w:numId="80" w16cid:durableId="799691693">
    <w:abstractNumId w:val="41"/>
  </w:num>
  <w:num w:numId="81" w16cid:durableId="1183087911">
    <w:abstractNumId w:val="56"/>
  </w:num>
  <w:num w:numId="82" w16cid:durableId="1829832455">
    <w:abstractNumId w:val="63"/>
  </w:num>
  <w:num w:numId="83" w16cid:durableId="279922209">
    <w:abstractNumId w:val="33"/>
  </w:num>
  <w:num w:numId="84" w16cid:durableId="916747198">
    <w:abstractNumId w:val="58"/>
  </w:num>
  <w:num w:numId="85" w16cid:durableId="639916636">
    <w:abstractNumId w:val="28"/>
  </w:num>
  <w:num w:numId="86" w16cid:durableId="337538024">
    <w:abstractNumId w:val="44"/>
  </w:num>
  <w:num w:numId="87" w16cid:durableId="831606768">
    <w:abstractNumId w:val="55"/>
  </w:num>
  <w:num w:numId="88" w16cid:durableId="1466004583">
    <w:abstractNumId w:val="47"/>
  </w:num>
  <w:num w:numId="89" w16cid:durableId="362942612">
    <w:abstractNumId w:val="21"/>
  </w:num>
  <w:num w:numId="90" w16cid:durableId="1643659374">
    <w:abstractNumId w:val="85"/>
  </w:num>
  <w:num w:numId="91" w16cid:durableId="746810241">
    <w:abstractNumId w:val="29"/>
  </w:num>
  <w:num w:numId="92" w16cid:durableId="494997931">
    <w:abstractNumId w:val="12"/>
  </w:num>
  <w:num w:numId="93" w16cid:durableId="33238271">
    <w:abstractNumId w:val="61"/>
  </w:num>
  <w:num w:numId="94" w16cid:durableId="1766994060">
    <w:abstractNumId w:val="64"/>
  </w:num>
  <w:num w:numId="95" w16cid:durableId="1183279635">
    <w:abstractNumId w:val="5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0228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03D4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C34"/>
    <w:rsid w:val="0005204C"/>
    <w:rsid w:val="000540CD"/>
    <w:rsid w:val="000547B5"/>
    <w:rsid w:val="00055976"/>
    <w:rsid w:val="0005725C"/>
    <w:rsid w:val="00057817"/>
    <w:rsid w:val="00060E9B"/>
    <w:rsid w:val="00062BB5"/>
    <w:rsid w:val="00063EAA"/>
    <w:rsid w:val="00064CE7"/>
    <w:rsid w:val="000658FC"/>
    <w:rsid w:val="000704CC"/>
    <w:rsid w:val="00072E08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5C79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680"/>
    <w:rsid w:val="000A2A0D"/>
    <w:rsid w:val="000A47A2"/>
    <w:rsid w:val="000A6394"/>
    <w:rsid w:val="000A712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B9A"/>
    <w:rsid w:val="000C3D9E"/>
    <w:rsid w:val="000C4750"/>
    <w:rsid w:val="000C6361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17F0D"/>
    <w:rsid w:val="00120464"/>
    <w:rsid w:val="001211BC"/>
    <w:rsid w:val="001214B2"/>
    <w:rsid w:val="00124E8F"/>
    <w:rsid w:val="001250F0"/>
    <w:rsid w:val="00125244"/>
    <w:rsid w:val="00125C4A"/>
    <w:rsid w:val="0012663C"/>
    <w:rsid w:val="00127BED"/>
    <w:rsid w:val="00127E9E"/>
    <w:rsid w:val="00131071"/>
    <w:rsid w:val="00131A96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47FF9"/>
    <w:rsid w:val="00150576"/>
    <w:rsid w:val="001523E4"/>
    <w:rsid w:val="0015398A"/>
    <w:rsid w:val="001563FD"/>
    <w:rsid w:val="0015799E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2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79B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182"/>
    <w:rsid w:val="001D0950"/>
    <w:rsid w:val="001D1C27"/>
    <w:rsid w:val="001D3B50"/>
    <w:rsid w:val="001D55FE"/>
    <w:rsid w:val="001D583E"/>
    <w:rsid w:val="001E139E"/>
    <w:rsid w:val="001E41F3"/>
    <w:rsid w:val="001E468E"/>
    <w:rsid w:val="001E5382"/>
    <w:rsid w:val="001E5E2F"/>
    <w:rsid w:val="001E615E"/>
    <w:rsid w:val="001F0ADD"/>
    <w:rsid w:val="001F0C5F"/>
    <w:rsid w:val="001F1841"/>
    <w:rsid w:val="001F2576"/>
    <w:rsid w:val="001F3DDE"/>
    <w:rsid w:val="001F56DC"/>
    <w:rsid w:val="001F58A2"/>
    <w:rsid w:val="001F593F"/>
    <w:rsid w:val="001F6F0E"/>
    <w:rsid w:val="00200B07"/>
    <w:rsid w:val="00200C2E"/>
    <w:rsid w:val="002023AA"/>
    <w:rsid w:val="0020398E"/>
    <w:rsid w:val="002044CA"/>
    <w:rsid w:val="00206352"/>
    <w:rsid w:val="002072DC"/>
    <w:rsid w:val="00211AFD"/>
    <w:rsid w:val="002123AF"/>
    <w:rsid w:val="00212660"/>
    <w:rsid w:val="002136A4"/>
    <w:rsid w:val="00216549"/>
    <w:rsid w:val="00216CAD"/>
    <w:rsid w:val="00216EE7"/>
    <w:rsid w:val="002172F8"/>
    <w:rsid w:val="00220078"/>
    <w:rsid w:val="0022020A"/>
    <w:rsid w:val="00221941"/>
    <w:rsid w:val="0022249A"/>
    <w:rsid w:val="0022270A"/>
    <w:rsid w:val="00224889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24F1"/>
    <w:rsid w:val="00244C4D"/>
    <w:rsid w:val="002458BA"/>
    <w:rsid w:val="002461CE"/>
    <w:rsid w:val="00246523"/>
    <w:rsid w:val="00246662"/>
    <w:rsid w:val="00246BA2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45CE"/>
    <w:rsid w:val="00266A1E"/>
    <w:rsid w:val="00267173"/>
    <w:rsid w:val="00267E9D"/>
    <w:rsid w:val="002709E5"/>
    <w:rsid w:val="00271353"/>
    <w:rsid w:val="0027196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808"/>
    <w:rsid w:val="00286A35"/>
    <w:rsid w:val="00287165"/>
    <w:rsid w:val="00290E39"/>
    <w:rsid w:val="00291B1F"/>
    <w:rsid w:val="0029445A"/>
    <w:rsid w:val="00297B22"/>
    <w:rsid w:val="00297C74"/>
    <w:rsid w:val="002A1817"/>
    <w:rsid w:val="002A23E5"/>
    <w:rsid w:val="002A244C"/>
    <w:rsid w:val="002A2CA9"/>
    <w:rsid w:val="002A3429"/>
    <w:rsid w:val="002A5357"/>
    <w:rsid w:val="002B0AE9"/>
    <w:rsid w:val="002B1DF7"/>
    <w:rsid w:val="002B5741"/>
    <w:rsid w:val="002B5EFE"/>
    <w:rsid w:val="002B61DA"/>
    <w:rsid w:val="002B7340"/>
    <w:rsid w:val="002B795B"/>
    <w:rsid w:val="002C0457"/>
    <w:rsid w:val="002C4AE7"/>
    <w:rsid w:val="002C651C"/>
    <w:rsid w:val="002C776B"/>
    <w:rsid w:val="002D0AF7"/>
    <w:rsid w:val="002D2ED6"/>
    <w:rsid w:val="002D4952"/>
    <w:rsid w:val="002D4955"/>
    <w:rsid w:val="002D5B92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439A"/>
    <w:rsid w:val="002F6932"/>
    <w:rsid w:val="002F7A58"/>
    <w:rsid w:val="003007AC"/>
    <w:rsid w:val="00301031"/>
    <w:rsid w:val="00302ADF"/>
    <w:rsid w:val="00303253"/>
    <w:rsid w:val="00303260"/>
    <w:rsid w:val="00304152"/>
    <w:rsid w:val="0030473E"/>
    <w:rsid w:val="00304B12"/>
    <w:rsid w:val="00305409"/>
    <w:rsid w:val="0031249B"/>
    <w:rsid w:val="003125A1"/>
    <w:rsid w:val="00314303"/>
    <w:rsid w:val="00317E13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5A0"/>
    <w:rsid w:val="003449E1"/>
    <w:rsid w:val="00345D8B"/>
    <w:rsid w:val="003461CC"/>
    <w:rsid w:val="00346431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2610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F3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0C74"/>
    <w:rsid w:val="00390E87"/>
    <w:rsid w:val="00391939"/>
    <w:rsid w:val="003939C2"/>
    <w:rsid w:val="0039597A"/>
    <w:rsid w:val="00395E68"/>
    <w:rsid w:val="0039706D"/>
    <w:rsid w:val="003974BB"/>
    <w:rsid w:val="003976D8"/>
    <w:rsid w:val="00397B0B"/>
    <w:rsid w:val="003A0847"/>
    <w:rsid w:val="003A1497"/>
    <w:rsid w:val="003A2A60"/>
    <w:rsid w:val="003A48F2"/>
    <w:rsid w:val="003A6001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6C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A87"/>
    <w:rsid w:val="003F5346"/>
    <w:rsid w:val="003F58FB"/>
    <w:rsid w:val="003F600A"/>
    <w:rsid w:val="003F770D"/>
    <w:rsid w:val="003F7E01"/>
    <w:rsid w:val="00403337"/>
    <w:rsid w:val="00405974"/>
    <w:rsid w:val="00410371"/>
    <w:rsid w:val="00410463"/>
    <w:rsid w:val="0041057B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547"/>
    <w:rsid w:val="00436BD2"/>
    <w:rsid w:val="0044612A"/>
    <w:rsid w:val="004465CF"/>
    <w:rsid w:val="00446BC0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4FA"/>
    <w:rsid w:val="004C6BFA"/>
    <w:rsid w:val="004C6C70"/>
    <w:rsid w:val="004C7689"/>
    <w:rsid w:val="004D225A"/>
    <w:rsid w:val="004D422C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B99"/>
    <w:rsid w:val="00522C62"/>
    <w:rsid w:val="00523D48"/>
    <w:rsid w:val="0052560D"/>
    <w:rsid w:val="0052565E"/>
    <w:rsid w:val="005276EF"/>
    <w:rsid w:val="0053002A"/>
    <w:rsid w:val="005306B4"/>
    <w:rsid w:val="0053101A"/>
    <w:rsid w:val="00531CEC"/>
    <w:rsid w:val="00533B5A"/>
    <w:rsid w:val="00534437"/>
    <w:rsid w:val="00534485"/>
    <w:rsid w:val="00535B7D"/>
    <w:rsid w:val="0053661E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2595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4AF3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722B"/>
    <w:rsid w:val="005C061F"/>
    <w:rsid w:val="005C1643"/>
    <w:rsid w:val="005C353F"/>
    <w:rsid w:val="005C3B2C"/>
    <w:rsid w:val="005C44FE"/>
    <w:rsid w:val="005C573B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519"/>
    <w:rsid w:val="005F0C41"/>
    <w:rsid w:val="005F40D1"/>
    <w:rsid w:val="005F488A"/>
    <w:rsid w:val="005F4BFC"/>
    <w:rsid w:val="005F52CD"/>
    <w:rsid w:val="005F5E04"/>
    <w:rsid w:val="00600D93"/>
    <w:rsid w:val="00601620"/>
    <w:rsid w:val="0060257C"/>
    <w:rsid w:val="00602721"/>
    <w:rsid w:val="006036EE"/>
    <w:rsid w:val="00604A52"/>
    <w:rsid w:val="00604E4E"/>
    <w:rsid w:val="00606194"/>
    <w:rsid w:val="00606C95"/>
    <w:rsid w:val="006077E6"/>
    <w:rsid w:val="0061224C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72A7"/>
    <w:rsid w:val="006474C2"/>
    <w:rsid w:val="00647969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64737"/>
    <w:rsid w:val="006720B4"/>
    <w:rsid w:val="006725C5"/>
    <w:rsid w:val="0067441E"/>
    <w:rsid w:val="00676392"/>
    <w:rsid w:val="00677BAF"/>
    <w:rsid w:val="006802AA"/>
    <w:rsid w:val="006814C0"/>
    <w:rsid w:val="006820FA"/>
    <w:rsid w:val="00683625"/>
    <w:rsid w:val="00685CCA"/>
    <w:rsid w:val="006861FA"/>
    <w:rsid w:val="0068644F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B7A22"/>
    <w:rsid w:val="006C0512"/>
    <w:rsid w:val="006C3179"/>
    <w:rsid w:val="006C4346"/>
    <w:rsid w:val="006C7735"/>
    <w:rsid w:val="006C787E"/>
    <w:rsid w:val="006D0555"/>
    <w:rsid w:val="006D12FD"/>
    <w:rsid w:val="006D1991"/>
    <w:rsid w:val="006D25FC"/>
    <w:rsid w:val="006D2AF5"/>
    <w:rsid w:val="006D2C13"/>
    <w:rsid w:val="006D39C1"/>
    <w:rsid w:val="006D4149"/>
    <w:rsid w:val="006D6AD6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17E4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17E63"/>
    <w:rsid w:val="00723A08"/>
    <w:rsid w:val="007242EC"/>
    <w:rsid w:val="007247A5"/>
    <w:rsid w:val="00726736"/>
    <w:rsid w:val="00726785"/>
    <w:rsid w:val="00730818"/>
    <w:rsid w:val="00730F27"/>
    <w:rsid w:val="00732520"/>
    <w:rsid w:val="00734E1A"/>
    <w:rsid w:val="00734EBA"/>
    <w:rsid w:val="0073551A"/>
    <w:rsid w:val="00736DC3"/>
    <w:rsid w:val="00737F7D"/>
    <w:rsid w:val="00742216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20F8"/>
    <w:rsid w:val="007777FE"/>
    <w:rsid w:val="0078075D"/>
    <w:rsid w:val="0078190A"/>
    <w:rsid w:val="0078250D"/>
    <w:rsid w:val="007843E1"/>
    <w:rsid w:val="00792342"/>
    <w:rsid w:val="00793972"/>
    <w:rsid w:val="00794F87"/>
    <w:rsid w:val="007957C1"/>
    <w:rsid w:val="007977A8"/>
    <w:rsid w:val="007A24CF"/>
    <w:rsid w:val="007A297D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06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E687C"/>
    <w:rsid w:val="007F0D9A"/>
    <w:rsid w:val="007F20FA"/>
    <w:rsid w:val="007F4AD2"/>
    <w:rsid w:val="007F56FC"/>
    <w:rsid w:val="007F6ADA"/>
    <w:rsid w:val="007F6D93"/>
    <w:rsid w:val="007F7259"/>
    <w:rsid w:val="007F7D0B"/>
    <w:rsid w:val="00800699"/>
    <w:rsid w:val="00802789"/>
    <w:rsid w:val="00802A6D"/>
    <w:rsid w:val="008040A8"/>
    <w:rsid w:val="008044C5"/>
    <w:rsid w:val="008047D7"/>
    <w:rsid w:val="00805219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B7"/>
    <w:rsid w:val="00824FC5"/>
    <w:rsid w:val="00825148"/>
    <w:rsid w:val="00825FC4"/>
    <w:rsid w:val="008276A3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0E1"/>
    <w:rsid w:val="008440D7"/>
    <w:rsid w:val="0084439E"/>
    <w:rsid w:val="00845A5A"/>
    <w:rsid w:val="00845ACA"/>
    <w:rsid w:val="00846F8F"/>
    <w:rsid w:val="00850DB7"/>
    <w:rsid w:val="00850F09"/>
    <w:rsid w:val="00851325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0982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0FEA"/>
    <w:rsid w:val="008B19C9"/>
    <w:rsid w:val="008B22D2"/>
    <w:rsid w:val="008B2445"/>
    <w:rsid w:val="008B3018"/>
    <w:rsid w:val="008B5A96"/>
    <w:rsid w:val="008B62BA"/>
    <w:rsid w:val="008C1746"/>
    <w:rsid w:val="008C42EB"/>
    <w:rsid w:val="008C57DA"/>
    <w:rsid w:val="008C7E5C"/>
    <w:rsid w:val="008D0AB3"/>
    <w:rsid w:val="008D0D1B"/>
    <w:rsid w:val="008D242B"/>
    <w:rsid w:val="008D3E55"/>
    <w:rsid w:val="008D4692"/>
    <w:rsid w:val="008D5BFE"/>
    <w:rsid w:val="008D63DC"/>
    <w:rsid w:val="008D6EF2"/>
    <w:rsid w:val="008E0222"/>
    <w:rsid w:val="008E02A3"/>
    <w:rsid w:val="008E1EA7"/>
    <w:rsid w:val="008E243E"/>
    <w:rsid w:val="008E2C33"/>
    <w:rsid w:val="008E30BE"/>
    <w:rsid w:val="008E4C65"/>
    <w:rsid w:val="008E5202"/>
    <w:rsid w:val="008E543B"/>
    <w:rsid w:val="008E68BD"/>
    <w:rsid w:val="008F04B3"/>
    <w:rsid w:val="008F0D83"/>
    <w:rsid w:val="008F140C"/>
    <w:rsid w:val="008F3DEE"/>
    <w:rsid w:val="008F3E88"/>
    <w:rsid w:val="008F5F22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6284"/>
    <w:rsid w:val="009162B4"/>
    <w:rsid w:val="00916937"/>
    <w:rsid w:val="00916F74"/>
    <w:rsid w:val="009171AC"/>
    <w:rsid w:val="009173FB"/>
    <w:rsid w:val="00920FD1"/>
    <w:rsid w:val="0092129B"/>
    <w:rsid w:val="009218A4"/>
    <w:rsid w:val="009218D4"/>
    <w:rsid w:val="00921D76"/>
    <w:rsid w:val="00923504"/>
    <w:rsid w:val="00924BF2"/>
    <w:rsid w:val="00924FC2"/>
    <w:rsid w:val="009265C7"/>
    <w:rsid w:val="00931696"/>
    <w:rsid w:val="009319CC"/>
    <w:rsid w:val="00932445"/>
    <w:rsid w:val="009347CB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3CA0"/>
    <w:rsid w:val="009554D0"/>
    <w:rsid w:val="009567AE"/>
    <w:rsid w:val="00961114"/>
    <w:rsid w:val="00963CE2"/>
    <w:rsid w:val="009663B1"/>
    <w:rsid w:val="00971B04"/>
    <w:rsid w:val="009724FB"/>
    <w:rsid w:val="00973245"/>
    <w:rsid w:val="00974BB2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29A6"/>
    <w:rsid w:val="00994C87"/>
    <w:rsid w:val="009A02F6"/>
    <w:rsid w:val="009A0A00"/>
    <w:rsid w:val="009A10A0"/>
    <w:rsid w:val="009A3952"/>
    <w:rsid w:val="009A39FA"/>
    <w:rsid w:val="009A4377"/>
    <w:rsid w:val="009A5753"/>
    <w:rsid w:val="009A579D"/>
    <w:rsid w:val="009A5E5F"/>
    <w:rsid w:val="009A663E"/>
    <w:rsid w:val="009B286C"/>
    <w:rsid w:val="009B2C72"/>
    <w:rsid w:val="009B3D05"/>
    <w:rsid w:val="009B3D43"/>
    <w:rsid w:val="009B7B28"/>
    <w:rsid w:val="009C1D5E"/>
    <w:rsid w:val="009C56B6"/>
    <w:rsid w:val="009C591E"/>
    <w:rsid w:val="009D0446"/>
    <w:rsid w:val="009D0665"/>
    <w:rsid w:val="009D0F74"/>
    <w:rsid w:val="009D2EA8"/>
    <w:rsid w:val="009D3BDE"/>
    <w:rsid w:val="009D7716"/>
    <w:rsid w:val="009D7CB4"/>
    <w:rsid w:val="009E134C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1E99"/>
    <w:rsid w:val="009F30E4"/>
    <w:rsid w:val="009F358D"/>
    <w:rsid w:val="009F4279"/>
    <w:rsid w:val="009F5145"/>
    <w:rsid w:val="009F54CF"/>
    <w:rsid w:val="009F734F"/>
    <w:rsid w:val="00A00284"/>
    <w:rsid w:val="00A03759"/>
    <w:rsid w:val="00A05904"/>
    <w:rsid w:val="00A05C54"/>
    <w:rsid w:val="00A103F8"/>
    <w:rsid w:val="00A133B4"/>
    <w:rsid w:val="00A134C4"/>
    <w:rsid w:val="00A1479A"/>
    <w:rsid w:val="00A1773E"/>
    <w:rsid w:val="00A20AF2"/>
    <w:rsid w:val="00A21273"/>
    <w:rsid w:val="00A22492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371F3"/>
    <w:rsid w:val="00A40CFB"/>
    <w:rsid w:val="00A40F9C"/>
    <w:rsid w:val="00A457BF"/>
    <w:rsid w:val="00A46B18"/>
    <w:rsid w:val="00A47E70"/>
    <w:rsid w:val="00A50CF0"/>
    <w:rsid w:val="00A51351"/>
    <w:rsid w:val="00A52925"/>
    <w:rsid w:val="00A53D97"/>
    <w:rsid w:val="00A5541F"/>
    <w:rsid w:val="00A5799E"/>
    <w:rsid w:val="00A626F5"/>
    <w:rsid w:val="00A668A3"/>
    <w:rsid w:val="00A67346"/>
    <w:rsid w:val="00A701A4"/>
    <w:rsid w:val="00A70E7F"/>
    <w:rsid w:val="00A716D9"/>
    <w:rsid w:val="00A724C9"/>
    <w:rsid w:val="00A72503"/>
    <w:rsid w:val="00A72BB1"/>
    <w:rsid w:val="00A72CA6"/>
    <w:rsid w:val="00A735D3"/>
    <w:rsid w:val="00A7388A"/>
    <w:rsid w:val="00A7462F"/>
    <w:rsid w:val="00A7498D"/>
    <w:rsid w:val="00A74F74"/>
    <w:rsid w:val="00A76420"/>
    <w:rsid w:val="00A7671C"/>
    <w:rsid w:val="00A801F5"/>
    <w:rsid w:val="00A84CA7"/>
    <w:rsid w:val="00A84E7E"/>
    <w:rsid w:val="00A858F0"/>
    <w:rsid w:val="00A900D2"/>
    <w:rsid w:val="00A90414"/>
    <w:rsid w:val="00A9154B"/>
    <w:rsid w:val="00A93EEC"/>
    <w:rsid w:val="00A95D3C"/>
    <w:rsid w:val="00A967AF"/>
    <w:rsid w:val="00A97D25"/>
    <w:rsid w:val="00A97F1C"/>
    <w:rsid w:val="00AA082F"/>
    <w:rsid w:val="00AA1415"/>
    <w:rsid w:val="00AA1749"/>
    <w:rsid w:val="00AA1CEC"/>
    <w:rsid w:val="00AA1DE2"/>
    <w:rsid w:val="00AA2CBC"/>
    <w:rsid w:val="00AA3BA2"/>
    <w:rsid w:val="00AA478B"/>
    <w:rsid w:val="00AA5C42"/>
    <w:rsid w:val="00AA5F48"/>
    <w:rsid w:val="00AA6DF8"/>
    <w:rsid w:val="00AA6E35"/>
    <w:rsid w:val="00AA6FE2"/>
    <w:rsid w:val="00AB044D"/>
    <w:rsid w:val="00AB0C3A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BAC"/>
    <w:rsid w:val="00AD0FEF"/>
    <w:rsid w:val="00AD1CD8"/>
    <w:rsid w:val="00AD3B0E"/>
    <w:rsid w:val="00AD4413"/>
    <w:rsid w:val="00AD4C36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8AF"/>
    <w:rsid w:val="00AF6C22"/>
    <w:rsid w:val="00B03F4E"/>
    <w:rsid w:val="00B0491C"/>
    <w:rsid w:val="00B04B66"/>
    <w:rsid w:val="00B06C0A"/>
    <w:rsid w:val="00B071C6"/>
    <w:rsid w:val="00B11498"/>
    <w:rsid w:val="00B11588"/>
    <w:rsid w:val="00B12AE4"/>
    <w:rsid w:val="00B13466"/>
    <w:rsid w:val="00B14C6D"/>
    <w:rsid w:val="00B15CA1"/>
    <w:rsid w:val="00B1623A"/>
    <w:rsid w:val="00B17A7A"/>
    <w:rsid w:val="00B21E2A"/>
    <w:rsid w:val="00B2258D"/>
    <w:rsid w:val="00B22B6A"/>
    <w:rsid w:val="00B2343B"/>
    <w:rsid w:val="00B258BB"/>
    <w:rsid w:val="00B25C26"/>
    <w:rsid w:val="00B2651C"/>
    <w:rsid w:val="00B26FFF"/>
    <w:rsid w:val="00B30787"/>
    <w:rsid w:val="00B30F49"/>
    <w:rsid w:val="00B310EB"/>
    <w:rsid w:val="00B329A9"/>
    <w:rsid w:val="00B32B29"/>
    <w:rsid w:val="00B32C79"/>
    <w:rsid w:val="00B3701D"/>
    <w:rsid w:val="00B37322"/>
    <w:rsid w:val="00B429BF"/>
    <w:rsid w:val="00B43638"/>
    <w:rsid w:val="00B43F18"/>
    <w:rsid w:val="00B44DFC"/>
    <w:rsid w:val="00B4574D"/>
    <w:rsid w:val="00B45A70"/>
    <w:rsid w:val="00B45AE2"/>
    <w:rsid w:val="00B53C88"/>
    <w:rsid w:val="00B540E0"/>
    <w:rsid w:val="00B54348"/>
    <w:rsid w:val="00B547E6"/>
    <w:rsid w:val="00B54D5F"/>
    <w:rsid w:val="00B56DF1"/>
    <w:rsid w:val="00B60D1F"/>
    <w:rsid w:val="00B61B84"/>
    <w:rsid w:val="00B6226B"/>
    <w:rsid w:val="00B62E81"/>
    <w:rsid w:val="00B63AD1"/>
    <w:rsid w:val="00B63C08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0898"/>
    <w:rsid w:val="00B8219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3ECE"/>
    <w:rsid w:val="00BA4D57"/>
    <w:rsid w:val="00BA4FC8"/>
    <w:rsid w:val="00BA51D9"/>
    <w:rsid w:val="00BA5AC6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3BCB"/>
    <w:rsid w:val="00BD4DF6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26D3"/>
    <w:rsid w:val="00C05114"/>
    <w:rsid w:val="00C05B4B"/>
    <w:rsid w:val="00C06BCC"/>
    <w:rsid w:val="00C1001E"/>
    <w:rsid w:val="00C10087"/>
    <w:rsid w:val="00C11844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373D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87C93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ABC"/>
    <w:rsid w:val="00C96D8C"/>
    <w:rsid w:val="00C97479"/>
    <w:rsid w:val="00CA0192"/>
    <w:rsid w:val="00CA0BD8"/>
    <w:rsid w:val="00CA0E8D"/>
    <w:rsid w:val="00CA1502"/>
    <w:rsid w:val="00CA18F9"/>
    <w:rsid w:val="00CA1903"/>
    <w:rsid w:val="00CA2548"/>
    <w:rsid w:val="00CA4CA7"/>
    <w:rsid w:val="00CA5866"/>
    <w:rsid w:val="00CA63AE"/>
    <w:rsid w:val="00CB1B51"/>
    <w:rsid w:val="00CB23CD"/>
    <w:rsid w:val="00CB2BF6"/>
    <w:rsid w:val="00CB38F5"/>
    <w:rsid w:val="00CB3B32"/>
    <w:rsid w:val="00CB403F"/>
    <w:rsid w:val="00CB408B"/>
    <w:rsid w:val="00CB42F0"/>
    <w:rsid w:val="00CB431C"/>
    <w:rsid w:val="00CB4C5A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32F"/>
    <w:rsid w:val="00D17CEF"/>
    <w:rsid w:val="00D17EEE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483A"/>
    <w:rsid w:val="00D65B20"/>
    <w:rsid w:val="00D65CD0"/>
    <w:rsid w:val="00D66152"/>
    <w:rsid w:val="00D66708"/>
    <w:rsid w:val="00D71CCD"/>
    <w:rsid w:val="00D71FEF"/>
    <w:rsid w:val="00D753B8"/>
    <w:rsid w:val="00D75A71"/>
    <w:rsid w:val="00D8353B"/>
    <w:rsid w:val="00D86823"/>
    <w:rsid w:val="00D90E86"/>
    <w:rsid w:val="00D957BC"/>
    <w:rsid w:val="00D97DBF"/>
    <w:rsid w:val="00DA00F3"/>
    <w:rsid w:val="00DA1E87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750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FBF"/>
    <w:rsid w:val="00E16FB3"/>
    <w:rsid w:val="00E171AB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6DB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5C4C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2BD3"/>
    <w:rsid w:val="00EC314E"/>
    <w:rsid w:val="00EC4751"/>
    <w:rsid w:val="00EC47D0"/>
    <w:rsid w:val="00EC7511"/>
    <w:rsid w:val="00EC79C7"/>
    <w:rsid w:val="00EC7E56"/>
    <w:rsid w:val="00ED1B43"/>
    <w:rsid w:val="00ED2F3A"/>
    <w:rsid w:val="00ED3442"/>
    <w:rsid w:val="00ED637E"/>
    <w:rsid w:val="00ED6784"/>
    <w:rsid w:val="00EE06EC"/>
    <w:rsid w:val="00EE0D7F"/>
    <w:rsid w:val="00EE2241"/>
    <w:rsid w:val="00EE30A4"/>
    <w:rsid w:val="00EE35F5"/>
    <w:rsid w:val="00EE47A2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2D2"/>
    <w:rsid w:val="00F0688B"/>
    <w:rsid w:val="00F073ED"/>
    <w:rsid w:val="00F0759A"/>
    <w:rsid w:val="00F108B2"/>
    <w:rsid w:val="00F10CB2"/>
    <w:rsid w:val="00F11003"/>
    <w:rsid w:val="00F1121F"/>
    <w:rsid w:val="00F121BA"/>
    <w:rsid w:val="00F12307"/>
    <w:rsid w:val="00F1446C"/>
    <w:rsid w:val="00F149F5"/>
    <w:rsid w:val="00F1542D"/>
    <w:rsid w:val="00F15904"/>
    <w:rsid w:val="00F206A2"/>
    <w:rsid w:val="00F22EFF"/>
    <w:rsid w:val="00F23C49"/>
    <w:rsid w:val="00F244CF"/>
    <w:rsid w:val="00F25D98"/>
    <w:rsid w:val="00F25E9B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3FF"/>
    <w:rsid w:val="00F5652D"/>
    <w:rsid w:val="00F57C83"/>
    <w:rsid w:val="00F603F4"/>
    <w:rsid w:val="00F60942"/>
    <w:rsid w:val="00F60E11"/>
    <w:rsid w:val="00F61C90"/>
    <w:rsid w:val="00F63B35"/>
    <w:rsid w:val="00F64F5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4D0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0B83"/>
    <w:rsid w:val="00FB2F57"/>
    <w:rsid w:val="00FB3B61"/>
    <w:rsid w:val="00FB502D"/>
    <w:rsid w:val="00FB6386"/>
    <w:rsid w:val="00FB6B75"/>
    <w:rsid w:val="00FB6CF7"/>
    <w:rsid w:val="00FB7259"/>
    <w:rsid w:val="00FB7A92"/>
    <w:rsid w:val="00FC1D79"/>
    <w:rsid w:val="00FC2ADF"/>
    <w:rsid w:val="00FC35C1"/>
    <w:rsid w:val="00FC3DAD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0AC6"/>
    <w:rsid w:val="00FE1087"/>
    <w:rsid w:val="00FE1156"/>
    <w:rsid w:val="00FE3575"/>
    <w:rsid w:val="00FE7141"/>
    <w:rsid w:val="00FE7FD5"/>
    <w:rsid w:val="00FF0986"/>
    <w:rsid w:val="00FF224A"/>
    <w:rsid w:val="00FF41FE"/>
    <w:rsid w:val="00FF4882"/>
    <w:rsid w:val="00FF579C"/>
    <w:rsid w:val="00FF691F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FF224A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D6AD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6D6AD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idiff">
    <w:name w:val="idiff"/>
    <w:rsid w:val="006D6AD6"/>
  </w:style>
  <w:style w:type="character" w:customStyle="1" w:styleId="line">
    <w:name w:val="line"/>
    <w:rsid w:val="006D6AD6"/>
  </w:style>
  <w:style w:type="table" w:customStyle="1" w:styleId="11">
    <w:name w:val="网格表 1 浅色1"/>
    <w:basedOn w:val="TableNormal"/>
    <w:uiPriority w:val="46"/>
    <w:rsid w:val="006D6A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D6AD6"/>
    <w:rPr>
      <w:lang w:eastAsia="en-US"/>
    </w:rPr>
  </w:style>
  <w:style w:type="character" w:customStyle="1" w:styleId="TANChar">
    <w:name w:val="TAN Char"/>
    <w:link w:val="TAN"/>
    <w:qFormat/>
    <w:locked/>
    <w:rsid w:val="006D6AD6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6D6AD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1D55FE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commits/28.623_Rel18_Extend_TraceJob_for_UE_level_measurements_collection_Yang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tree/28.623_Rel18_Extend_TraceJob_for_UE_level_measurements_collection" TargetMode="Externa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87</cp:revision>
  <cp:lastPrinted>2020-05-29T08:03:00Z</cp:lastPrinted>
  <dcterms:created xsi:type="dcterms:W3CDTF">2023-11-02T22:52:00Z</dcterms:created>
  <dcterms:modified xsi:type="dcterms:W3CDTF">2024-01-18T23:59:00Z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df8e10a29d2125e106374a7db5108e2095e0c62eae56ba5e8c8f1a96d1c1fa78</vt:lpwstr>
  </property>
</Properties>
</file>